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59F" w:rsidRDefault="006B059F" w:rsidP="006B05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KYMWORTH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6B059F" w:rsidRDefault="006B059F" w:rsidP="006B05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6B059F" w:rsidRDefault="006B059F" w:rsidP="006B05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059F" w:rsidRDefault="006B059F" w:rsidP="006B05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059F" w:rsidRDefault="006B059F" w:rsidP="006B05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Taunton by the Bishop.</w:t>
      </w:r>
    </w:p>
    <w:p w:rsidR="006B059F" w:rsidRDefault="006B059F" w:rsidP="006B05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p.111)</w:t>
      </w:r>
    </w:p>
    <w:p w:rsidR="006B059F" w:rsidRDefault="006B059F" w:rsidP="006B05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059F" w:rsidRDefault="006B059F" w:rsidP="006B05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059F" w:rsidRPr="00AC15D5" w:rsidRDefault="006B059F" w:rsidP="006B05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  <w:bookmarkStart w:id="0" w:name="_GoBack"/>
      <w:bookmarkEnd w:id="0"/>
    </w:p>
    <w:p w:rsidR="006B2F86" w:rsidRPr="006B059F" w:rsidRDefault="006B059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B05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59F" w:rsidRDefault="006B059F" w:rsidP="00E71FC3">
      <w:pPr>
        <w:spacing w:after="0" w:line="240" w:lineRule="auto"/>
      </w:pPr>
      <w:r>
        <w:separator/>
      </w:r>
    </w:p>
  </w:endnote>
  <w:endnote w:type="continuationSeparator" w:id="0">
    <w:p w:rsidR="006B059F" w:rsidRDefault="006B05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59F" w:rsidRDefault="006B059F" w:rsidP="00E71FC3">
      <w:pPr>
        <w:spacing w:after="0" w:line="240" w:lineRule="auto"/>
      </w:pPr>
      <w:r>
        <w:separator/>
      </w:r>
    </w:p>
  </w:footnote>
  <w:footnote w:type="continuationSeparator" w:id="0">
    <w:p w:rsidR="006B059F" w:rsidRDefault="006B05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59F"/>
    <w:rsid w:val="006B059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1F937"/>
  <w15:chartTrackingRefBased/>
  <w15:docId w15:val="{9DBE1217-4316-4EF1-9043-4BA8CB3CD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2016-05-26T08:29:00Z</dcterms:created>
  <dcterms:modified xsi:type="dcterms:W3CDTF">2016-05-26T08:30:00Z</dcterms:modified>
</cp:coreProperties>
</file>